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Stone, Great Wyrley and Penkridge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Stone, Great Wyrley and Penkridge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Stone, Great Wyrley and Penkridge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Stone, Great Wyrley and Penkridge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Stone, Great Wyrley and Penkridge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Stone, Great Wyrley and Penkridge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Stone, Great Wyrley and Penkridge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Stone, Great Wyrley and Penkridge is estimated to be </w:t>
      </w:r>
      <w:r w:rsidRPr="00773DF7">
        <w:rPr>
          <w:rFonts w:ascii="Libre Franklin Light" w:eastAsia="Times New Roman" w:hAnsi="Libre Franklin Light" w:cs="Calibri Light"/>
          <w:b/>
          <w:bCs/>
          <w:color w:val="C45911" w:themeColor="accent2" w:themeShade="BF"/>
        </w:rPr>
        <w:t xml:space="preserve">£1,105,054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Stone, Great Wyrley and Penkridge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Stone, Great Wyrley and Penkridge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Stone, Great Wyrley and Penkridge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Stone, Great Wyrley and Penkridge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ne, Great Wyrley and Penk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Stone, Great Wyrley and Penkridge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ne, Great Wyrley and Penk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Stone, Great Wyrley and Penkridge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Stone, Great Wyrley and Penkridge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ne, Great Wyrley and Penk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Stone, Great Wyrley and Penkridge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Stone, Great Wyrley and Penkridge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Stone, Great Wyrley and Penkridge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Stone, Great Wyrley and Penkridge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Stone, Great Wyrley and Penkridge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Stone, Great Wyrley and Penkridge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£1,105,054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Stone, Great Wyrley and Penkridge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£372,240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£26,666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£666,898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£1,105,054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Stone, Great Wyrley and Penkridge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Stone, Great Wyrley and Penkridge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Stone, Great Wyrley and Penkridge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Stone, Great Wyrley and Penkridge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Stone, Great Wyrley and Penkridge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Stone, Great Wyrley and Penkridge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Stone, Great Wyrley and Penkridge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Stone, Great Wyrley and Penkridge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Stone, Great Wyrley and Penkridge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Stone, Great Wyrley and Penkridge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Stone, Great Wyrley and Penkridge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Stone, Great Wyrley and Penkridge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3F27C8-8327-40F8-87EE-D50A8AAE16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